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00" w:rsidRPr="00A0073B" w:rsidRDefault="00B775D4" w:rsidP="00C02A2E">
      <w:pPr>
        <w:jc w:val="center"/>
        <w:rPr>
          <w:b/>
          <w:color w:val="FF0000"/>
          <w:sz w:val="40"/>
          <w:szCs w:val="40"/>
          <w:lang w:val="it-IT"/>
        </w:rPr>
      </w:pPr>
      <w:r w:rsidRPr="00A0073B">
        <w:rPr>
          <w:b/>
          <w:color w:val="FF0000"/>
          <w:sz w:val="40"/>
          <w:szCs w:val="40"/>
          <w:lang w:val="it-IT"/>
        </w:rPr>
        <w:t xml:space="preserve">Design </w:t>
      </w:r>
      <w:r w:rsidR="00C02A2E" w:rsidRPr="00A0073B">
        <w:rPr>
          <w:b/>
          <w:color w:val="FF0000"/>
          <w:sz w:val="40"/>
          <w:szCs w:val="40"/>
          <w:lang w:val="it-IT"/>
        </w:rPr>
        <w:t>Journal</w:t>
      </w:r>
    </w:p>
    <w:p w:rsidR="00C02A2E" w:rsidRPr="00A0073B" w:rsidRDefault="00C02A2E" w:rsidP="00C02A2E">
      <w:pPr>
        <w:jc w:val="center"/>
        <w:rPr>
          <w:b/>
          <w:sz w:val="20"/>
          <w:szCs w:val="20"/>
          <w:lang w:val="it-IT"/>
        </w:rPr>
      </w:pPr>
    </w:p>
    <w:p w:rsidR="00A81FC3" w:rsidRPr="00A0073B" w:rsidRDefault="00A0073B" w:rsidP="00A81FC3">
      <w:pPr>
        <w:spacing w:line="360" w:lineRule="auto"/>
        <w:rPr>
          <w:b/>
          <w:sz w:val="28"/>
          <w:szCs w:val="28"/>
          <w:lang w:val="it-IT"/>
        </w:rPr>
      </w:pPr>
      <w:r w:rsidRPr="00A0073B">
        <w:rPr>
          <w:b/>
          <w:sz w:val="28"/>
          <w:szCs w:val="28"/>
          <w:lang w:val="it-IT"/>
        </w:rPr>
        <w:t>Nome file</w:t>
      </w:r>
      <w:r w:rsidR="00C02A2E" w:rsidRPr="00A0073B">
        <w:rPr>
          <w:b/>
          <w:sz w:val="28"/>
          <w:szCs w:val="28"/>
          <w:lang w:val="it-IT"/>
        </w:rPr>
        <w:t>:</w:t>
      </w:r>
      <w:r w:rsidR="00A81FC3" w:rsidRPr="00A0073B">
        <w:rPr>
          <w:b/>
          <w:sz w:val="28"/>
          <w:szCs w:val="28"/>
          <w:lang w:val="it-IT"/>
        </w:rPr>
        <w:tab/>
      </w:r>
      <w:r w:rsidR="00A81FC3" w:rsidRPr="00A0073B">
        <w:rPr>
          <w:b/>
          <w:sz w:val="28"/>
          <w:szCs w:val="28"/>
          <w:lang w:val="it-IT"/>
        </w:rPr>
        <w:tab/>
      </w:r>
      <w:fldSimple w:instr=" DOCPROPERTY  &quot;File Name&quot;  \* MERGEFORMAT ">
        <w:r w:rsidR="00A81FC3" w:rsidRPr="00A0073B">
          <w:rPr>
            <w:b/>
            <w:sz w:val="28"/>
            <w:szCs w:val="28"/>
            <w:lang w:val="it-IT"/>
          </w:rPr>
          <w:t xml:space="preserve"> </w:t>
        </w:r>
      </w:fldSimple>
    </w:p>
    <w:p w:rsidR="00C02A2E" w:rsidRPr="00A0073B" w:rsidRDefault="00A0073B" w:rsidP="00A81FC3">
      <w:pPr>
        <w:spacing w:line="360" w:lineRule="auto"/>
        <w:rPr>
          <w:b/>
          <w:sz w:val="28"/>
          <w:szCs w:val="28"/>
          <w:lang w:val="it-IT"/>
        </w:rPr>
      </w:pPr>
      <w:r w:rsidRPr="00A0073B">
        <w:rPr>
          <w:b/>
          <w:sz w:val="28"/>
          <w:szCs w:val="28"/>
          <w:lang w:val="it-IT"/>
        </w:rPr>
        <w:t>Descrizione</w:t>
      </w:r>
      <w:r w:rsidR="00A81FC3" w:rsidRPr="00A0073B">
        <w:rPr>
          <w:b/>
          <w:sz w:val="28"/>
          <w:szCs w:val="28"/>
          <w:lang w:val="it-IT"/>
        </w:rPr>
        <w:t>:</w:t>
      </w:r>
      <w:r w:rsidR="00A81FC3" w:rsidRPr="00A0073B">
        <w:rPr>
          <w:b/>
          <w:sz w:val="28"/>
          <w:szCs w:val="28"/>
          <w:lang w:val="it-IT"/>
        </w:rPr>
        <w:tab/>
      </w:r>
      <w:fldSimple w:instr=" DOCPROPERTY  Description  \* MERGEFORMAT ">
        <w:r w:rsidR="00A81FC3" w:rsidRPr="00A0073B">
          <w:rPr>
            <w:b/>
            <w:sz w:val="28"/>
            <w:szCs w:val="28"/>
            <w:lang w:val="it-IT"/>
          </w:rPr>
          <w:t xml:space="preserve"> </w:t>
        </w:r>
      </w:fldSimple>
    </w:p>
    <w:p w:rsidR="00540E7D" w:rsidRPr="00A0073B" w:rsidRDefault="00A0073B" w:rsidP="00A81FC3">
      <w:pPr>
        <w:spacing w:line="360" w:lineRule="auto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Materiale</w:t>
      </w:r>
      <w:r w:rsidR="00B775D4" w:rsidRPr="00A0073B">
        <w:rPr>
          <w:b/>
          <w:sz w:val="28"/>
          <w:szCs w:val="28"/>
          <w:lang w:val="it-IT"/>
        </w:rPr>
        <w:t>:</w:t>
      </w:r>
      <w:r w:rsidR="00A81FC3" w:rsidRPr="00A0073B">
        <w:rPr>
          <w:b/>
          <w:sz w:val="28"/>
          <w:szCs w:val="28"/>
          <w:lang w:val="it-IT"/>
        </w:rPr>
        <w:tab/>
      </w:r>
      <w:r w:rsidR="00A81FC3" w:rsidRPr="00A0073B">
        <w:rPr>
          <w:b/>
          <w:sz w:val="28"/>
          <w:szCs w:val="28"/>
          <w:lang w:val="it-IT"/>
        </w:rPr>
        <w:tab/>
      </w:r>
      <w:fldSimple w:instr=" DOCPROPERTY  Material  \* MERGEFORMAT ">
        <w:r w:rsidR="00A81FC3" w:rsidRPr="00A0073B">
          <w:rPr>
            <w:b/>
            <w:sz w:val="28"/>
            <w:szCs w:val="28"/>
            <w:lang w:val="it-IT"/>
          </w:rPr>
          <w:t xml:space="preserve"> </w:t>
        </w:r>
      </w:fldSimple>
    </w:p>
    <w:p w:rsidR="00C02A2E" w:rsidRPr="00A0073B" w:rsidRDefault="00C02A2E" w:rsidP="00A81FC3">
      <w:pPr>
        <w:spacing w:line="360" w:lineRule="auto"/>
        <w:rPr>
          <w:color w:val="808080"/>
          <w:sz w:val="28"/>
          <w:szCs w:val="28"/>
          <w:lang w:val="it-IT"/>
        </w:rPr>
      </w:pPr>
    </w:p>
    <w:p w:rsidR="004F65B4" w:rsidRPr="00A0073B" w:rsidRDefault="004F65B4" w:rsidP="00C02A2E">
      <w:pPr>
        <w:rPr>
          <w:lang w:val="it-IT"/>
        </w:rPr>
      </w:pPr>
    </w:p>
    <w:sectPr w:rsidR="004F65B4" w:rsidRPr="00A0073B" w:rsidSect="00F15DC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326" w:rsidRDefault="007A7326" w:rsidP="007165AF">
      <w:r>
        <w:separator/>
      </w:r>
    </w:p>
  </w:endnote>
  <w:endnote w:type="continuationSeparator" w:id="0">
    <w:p w:rsidR="007A7326" w:rsidRDefault="007A7326" w:rsidP="007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326" w:rsidRDefault="007A7326" w:rsidP="007165AF">
      <w:r>
        <w:separator/>
      </w:r>
    </w:p>
  </w:footnote>
  <w:footnote w:type="continuationSeparator" w:id="0">
    <w:p w:rsidR="007A7326" w:rsidRDefault="007A7326" w:rsidP="00716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4BEF"/>
    <w:rsid w:val="000E6A5B"/>
    <w:rsid w:val="000F1E45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207596"/>
    <w:rsid w:val="00210E14"/>
    <w:rsid w:val="0021642B"/>
    <w:rsid w:val="0022226D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A273F"/>
    <w:rsid w:val="004A6E97"/>
    <w:rsid w:val="004D2B88"/>
    <w:rsid w:val="004E45BC"/>
    <w:rsid w:val="004E79EB"/>
    <w:rsid w:val="004F0D97"/>
    <w:rsid w:val="004F65B4"/>
    <w:rsid w:val="005008F9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4BAE"/>
    <w:rsid w:val="006F0635"/>
    <w:rsid w:val="006F62EA"/>
    <w:rsid w:val="007069DF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326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8E771A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F11A5"/>
    <w:rsid w:val="00A0073B"/>
    <w:rsid w:val="00A1176B"/>
    <w:rsid w:val="00A23EEC"/>
    <w:rsid w:val="00A2505D"/>
    <w:rsid w:val="00A302EE"/>
    <w:rsid w:val="00A31202"/>
    <w:rsid w:val="00A31A1E"/>
    <w:rsid w:val="00A34C8B"/>
    <w:rsid w:val="00A43CFB"/>
    <w:rsid w:val="00A63EC1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A25A4"/>
    <w:rsid w:val="00BA31C5"/>
    <w:rsid w:val="00BA56CB"/>
    <w:rsid w:val="00BA5F9E"/>
    <w:rsid w:val="00BB10B9"/>
    <w:rsid w:val="00BB1531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85A44"/>
    <w:rsid w:val="00E92A70"/>
    <w:rsid w:val="00EA0375"/>
    <w:rsid w:val="00EA2D5C"/>
    <w:rsid w:val="00EB05F0"/>
    <w:rsid w:val="00EB3304"/>
    <w:rsid w:val="00EB57DD"/>
    <w:rsid w:val="00EC2D66"/>
    <w:rsid w:val="00EC6E33"/>
    <w:rsid w:val="00EE14F1"/>
    <w:rsid w:val="00EE6BF2"/>
    <w:rsid w:val="00EE7F2F"/>
    <w:rsid w:val="00EF7C59"/>
    <w:rsid w:val="00F01588"/>
    <w:rsid w:val="00F15DC4"/>
    <w:rsid w:val="00F172A3"/>
    <w:rsid w:val="00F209EF"/>
    <w:rsid w:val="00F2742D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771A"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02A2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C02A2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scarbonaro</cp:lastModifiedBy>
  <cp:revision>3</cp:revision>
  <cp:lastPrinted>2011-03-02T08:38:00Z</cp:lastPrinted>
  <dcterms:created xsi:type="dcterms:W3CDTF">2011-03-02T08:38:00Z</dcterms:created>
  <dcterms:modified xsi:type="dcterms:W3CDTF">2011-04-15T16:55:00Z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